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0E938" w14:textId="77777777" w:rsidR="005842B9" w:rsidRDefault="005842B9" w:rsidP="0040376D">
      <w:pPr>
        <w:rPr>
          <w:rFonts w:cs="Arial"/>
        </w:rPr>
      </w:pPr>
    </w:p>
    <w:p w14:paraId="0F8DCD38" w14:textId="00DA1A51" w:rsidR="0040376D" w:rsidRDefault="0040376D" w:rsidP="0040376D">
      <w:pPr>
        <w:rPr>
          <w:rFonts w:cs="Arial"/>
        </w:rPr>
      </w:pPr>
      <w:r>
        <w:rPr>
          <w:rFonts w:cs="Arial"/>
        </w:rPr>
        <w:t>Številka:</w:t>
      </w:r>
    </w:p>
    <w:p w14:paraId="15DABAB3" w14:textId="77777777" w:rsidR="00E146B4" w:rsidRDefault="00E146B4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</w:p>
    <w:p w14:paraId="6DC63042" w14:textId="5C35C530" w:rsidR="0040376D" w:rsidRPr="006A4216" w:rsidRDefault="0040376D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2620"/>
        <w:gridCol w:w="1560"/>
        <w:gridCol w:w="2268"/>
        <w:gridCol w:w="2976"/>
        <w:gridCol w:w="1849"/>
        <w:gridCol w:w="1699"/>
        <w:gridCol w:w="1206"/>
      </w:tblGrid>
      <w:tr w:rsidR="00E146B4" w:rsidRPr="006A4216" w14:paraId="748E3B7A" w14:textId="77777777" w:rsidTr="002E5045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0254598A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4180" w:type="dxa"/>
            <w:gridSpan w:val="2"/>
            <w:vAlign w:val="center"/>
          </w:tcPr>
          <w:p w14:paraId="78FBBED9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2268" w:type="dxa"/>
            <w:vAlign w:val="center"/>
          </w:tcPr>
          <w:p w14:paraId="6CD5821E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2976" w:type="dxa"/>
            <w:vAlign w:val="center"/>
          </w:tcPr>
          <w:p w14:paraId="55EDB068" w14:textId="77777777" w:rsidR="00E146B4" w:rsidRPr="006A4216" w:rsidRDefault="00E146B4" w:rsidP="00155AA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849" w:type="dxa"/>
            <w:vAlign w:val="center"/>
          </w:tcPr>
          <w:p w14:paraId="1A957B32" w14:textId="77777777" w:rsidR="00E146B4" w:rsidRPr="006A4216" w:rsidRDefault="00E146B4" w:rsidP="00155AA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73A3F8D7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E146B4" w:rsidRPr="0073420D" w14:paraId="7554AE44" w14:textId="77777777" w:rsidTr="002E5045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0F8C9C67" w14:textId="77777777" w:rsidR="00E146B4" w:rsidRPr="0073420D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620" w:type="dxa"/>
          </w:tcPr>
          <w:p w14:paraId="2058D03F" w14:textId="77777777" w:rsidR="00E146B4" w:rsidRPr="0073420D" w:rsidRDefault="00E146B4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560" w:type="dxa"/>
          </w:tcPr>
          <w:p w14:paraId="0A39B68A" w14:textId="77777777" w:rsidR="00E146B4" w:rsidRDefault="00E146B4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</w:p>
          <w:p w14:paraId="631C81B4" w14:textId="02F5F543" w:rsidR="00E146B4" w:rsidRPr="00B751C0" w:rsidRDefault="00E146B4">
            <w:pPr>
              <w:jc w:val="center"/>
              <w:rPr>
                <w:i/>
                <w:sz w:val="20"/>
                <w:szCs w:val="20"/>
              </w:rPr>
            </w:pPr>
            <w:r w:rsidRPr="00B751C0"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 w:rsidR="00155AA9">
              <w:rPr>
                <w:i/>
                <w:color w:val="A6A6A6" w:themeColor="background1" w:themeShade="A6"/>
                <w:sz w:val="18"/>
                <w:szCs w:val="18"/>
              </w:rPr>
              <w:t>navede se št. sklopa</w:t>
            </w:r>
            <w:r w:rsidR="00CD613C">
              <w:rPr>
                <w:i/>
                <w:color w:val="A6A6A6" w:themeColor="background1" w:themeShade="A6"/>
                <w:sz w:val="18"/>
                <w:szCs w:val="18"/>
              </w:rPr>
              <w:t xml:space="preserve"> predmetnega JN</w:t>
            </w:r>
            <w:r w:rsidRPr="00B751C0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2268" w:type="dxa"/>
          </w:tcPr>
          <w:p w14:paraId="57A8D1B9" w14:textId="77777777" w:rsidR="00E146B4" w:rsidRPr="00390FAD" w:rsidRDefault="00E146B4" w:rsidP="00B17E39">
            <w:pPr>
              <w:jc w:val="center"/>
              <w:rPr>
                <w:sz w:val="20"/>
                <w:szCs w:val="20"/>
              </w:rPr>
            </w:pPr>
            <w:r w:rsidRPr="00390FAD">
              <w:rPr>
                <w:sz w:val="20"/>
                <w:szCs w:val="20"/>
              </w:rPr>
              <w:t xml:space="preserve">Vrsta storitve </w:t>
            </w:r>
          </w:p>
          <w:p w14:paraId="02827F4D" w14:textId="06F3E42C" w:rsidR="00E146B4" w:rsidRPr="0073420D" w:rsidRDefault="00155AA9" w:rsidP="00155AA9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 w:rsidR="00E146B4"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ki </w:t>
            </w:r>
            <w:r w:rsidR="00E146B4">
              <w:rPr>
                <w:i/>
                <w:color w:val="A6A6A6" w:themeColor="background1" w:themeShade="A6"/>
                <w:sz w:val="18"/>
                <w:szCs w:val="18"/>
              </w:rPr>
              <w:t>ga</w:t>
            </w:r>
            <w:r w:rsidR="00E146B4"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 bo izvedlo sodelujoče podjetje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 po posameznem sklopu)</w:t>
            </w:r>
          </w:p>
        </w:tc>
        <w:tc>
          <w:tcPr>
            <w:tcW w:w="2976" w:type="dxa"/>
          </w:tcPr>
          <w:p w14:paraId="635A5F53" w14:textId="77777777" w:rsidR="00E146B4" w:rsidRDefault="00E146B4" w:rsidP="00B17E39">
            <w:pPr>
              <w:jc w:val="center"/>
              <w:rPr>
                <w:sz w:val="20"/>
                <w:szCs w:val="20"/>
              </w:rPr>
            </w:pPr>
            <w:r w:rsidRPr="00390FAD">
              <w:rPr>
                <w:sz w:val="20"/>
                <w:szCs w:val="20"/>
              </w:rPr>
              <w:t>Vrednost ali delež, ki bo izveden s strani sodelujočega podjetja</w:t>
            </w:r>
          </w:p>
          <w:p w14:paraId="4FAC10CF" w14:textId="55852262" w:rsidR="00E146B4" w:rsidRPr="0073420D" w:rsidRDefault="00E146B4" w:rsidP="00155A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3420D">
              <w:rPr>
                <w:sz w:val="20"/>
                <w:szCs w:val="20"/>
              </w:rPr>
              <w:t xml:space="preserve"> 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vrednost/delež </w:t>
            </w:r>
            <w:r w:rsidR="00155AA9">
              <w:rPr>
                <w:i/>
                <w:color w:val="A6A6A6" w:themeColor="background1" w:themeShade="A6"/>
                <w:sz w:val="18"/>
                <w:szCs w:val="18"/>
              </w:rPr>
              <w:t xml:space="preserve">se 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>navede z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a vsak sklop ločeno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849" w:type="dxa"/>
            <w:vAlign w:val="center"/>
          </w:tcPr>
          <w:p w14:paraId="170DBB1B" w14:textId="77777777" w:rsidR="00E146B4" w:rsidRDefault="00E146B4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14:paraId="04CFAF7D" w14:textId="77777777" w:rsidR="00E146B4" w:rsidRPr="0073420D" w:rsidRDefault="00E146B4" w:rsidP="00B17E39">
            <w:pPr>
              <w:jc w:val="center"/>
              <w:rPr>
                <w:sz w:val="20"/>
                <w:szCs w:val="20"/>
              </w:rPr>
            </w:pP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(DA/NE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, v primeru, da ponudnik nastopa sam, tega dela ni potrebno izpolnjevati</w:t>
            </w: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699" w:type="dxa"/>
            <w:vAlign w:val="center"/>
          </w:tcPr>
          <w:p w14:paraId="2E8BF620" w14:textId="77777777" w:rsidR="00E146B4" w:rsidRPr="0073420D" w:rsidRDefault="00E146B4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4A6DE771" w14:textId="77777777" w:rsidR="00E146B4" w:rsidRPr="0073420D" w:rsidRDefault="00E146B4" w:rsidP="00B17E39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E146B4" w:rsidRPr="006A4216" w14:paraId="2E39B422" w14:textId="77777777" w:rsidTr="002E5045">
        <w:trPr>
          <w:gridAfter w:val="1"/>
          <w:wAfter w:w="1206" w:type="dxa"/>
          <w:trHeight w:val="293"/>
        </w:trPr>
        <w:tc>
          <w:tcPr>
            <w:tcW w:w="1873" w:type="dxa"/>
            <w:vAlign w:val="center"/>
          </w:tcPr>
          <w:p w14:paraId="4CAE6D33" w14:textId="77777777" w:rsidR="00E146B4" w:rsidRPr="006A4216" w:rsidRDefault="00E146B4" w:rsidP="00B17E3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2620" w:type="dxa"/>
          </w:tcPr>
          <w:p w14:paraId="5AA0192A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4AF23FB7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A83390E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2730A54E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14:paraId="1042654D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6A6A6" w:themeFill="background1" w:themeFillShade="A6"/>
          </w:tcPr>
          <w:p w14:paraId="5E34E4C8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</w:tr>
      <w:tr w:rsidR="00E146B4" w:rsidRPr="006A4216" w14:paraId="02604469" w14:textId="77777777" w:rsidTr="002E5045">
        <w:trPr>
          <w:gridAfter w:val="1"/>
          <w:wAfter w:w="1206" w:type="dxa"/>
          <w:trHeight w:val="283"/>
        </w:trPr>
        <w:tc>
          <w:tcPr>
            <w:tcW w:w="1873" w:type="dxa"/>
            <w:vAlign w:val="center"/>
          </w:tcPr>
          <w:p w14:paraId="76C05045" w14:textId="77777777" w:rsidR="00E146B4" w:rsidRPr="006A4216" w:rsidRDefault="00E146B4" w:rsidP="00B17E39">
            <w:pPr>
              <w:rPr>
                <w:sz w:val="20"/>
                <w:szCs w:val="20"/>
              </w:rPr>
            </w:pPr>
            <w:proofErr w:type="spellStart"/>
            <w:r w:rsidRPr="006A4216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2620" w:type="dxa"/>
          </w:tcPr>
          <w:p w14:paraId="4AD451B0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4E4EB90F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D1E5269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4F4C5771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14:paraId="3EC366F6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6951CE32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</w:tr>
      <w:tr w:rsidR="00E146B4" w:rsidRPr="006A4216" w14:paraId="77D42D07" w14:textId="77777777" w:rsidTr="002E5045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422D275E" w14:textId="77777777" w:rsidR="00E146B4" w:rsidRPr="006A4216" w:rsidRDefault="00E146B4" w:rsidP="00B17E3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2620" w:type="dxa"/>
          </w:tcPr>
          <w:p w14:paraId="594C15F8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56F3AD40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D4A4824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05BE6965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14:paraId="74DDF2C6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01B780C8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</w:tr>
      <w:tr w:rsidR="00E146B4" w:rsidRPr="006A4216" w14:paraId="078D1713" w14:textId="77777777" w:rsidTr="002E5045">
        <w:trPr>
          <w:trHeight w:val="271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D0647A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2AB5B56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left w:val="single" w:sz="4" w:space="0" w:color="auto"/>
            </w:tcBorders>
            <w:vAlign w:val="center"/>
          </w:tcPr>
          <w:p w14:paraId="12DBC2DE" w14:textId="28240FC6" w:rsidR="00E146B4" w:rsidRPr="006A4216" w:rsidRDefault="00E146B4" w:rsidP="00390FAD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</w:t>
            </w:r>
            <w:r>
              <w:rPr>
                <w:sz w:val="20"/>
                <w:szCs w:val="20"/>
              </w:rPr>
              <w:t xml:space="preserve"> </w:t>
            </w:r>
            <w:r w:rsidR="00390FAD" w:rsidRPr="00390FAD"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proofErr w:type="spellStart"/>
            <w:r w:rsidRPr="00390FAD">
              <w:rPr>
                <w:i/>
                <w:color w:val="A6A6A6" w:themeColor="background1" w:themeShade="A6"/>
                <w:sz w:val="18"/>
                <w:szCs w:val="18"/>
              </w:rPr>
              <w:t>max</w:t>
            </w:r>
            <w:proofErr w:type="spellEnd"/>
            <w:r w:rsidRPr="00390FAD">
              <w:rPr>
                <w:i/>
                <w:color w:val="A6A6A6" w:themeColor="background1" w:themeShade="A6"/>
                <w:sz w:val="18"/>
                <w:szCs w:val="18"/>
              </w:rPr>
              <w:t>. 100%)</w:t>
            </w:r>
            <w:r w:rsidRPr="00AE65E6">
              <w:rPr>
                <w:sz w:val="18"/>
                <w:szCs w:val="18"/>
              </w:rPr>
              <w:t>: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13CF8336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47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E969D0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</w:tr>
    </w:tbl>
    <w:p w14:paraId="0D7A642C" w14:textId="589552E3" w:rsidR="0040376D" w:rsidRDefault="0040376D" w:rsidP="0040376D">
      <w:pPr>
        <w:pStyle w:val="Pripombabesedilo"/>
      </w:pPr>
    </w:p>
    <w:p w14:paraId="71685A5A" w14:textId="77777777" w:rsidR="00E146B4" w:rsidRPr="00DD4C92" w:rsidRDefault="00E146B4" w:rsidP="00E146B4">
      <w:pPr>
        <w:ind w:right="7"/>
        <w:rPr>
          <w:rFonts w:cs="Arial"/>
          <w:b/>
          <w:sz w:val="16"/>
          <w:szCs w:val="16"/>
        </w:rPr>
      </w:pPr>
      <w:r w:rsidRPr="00DD4C92">
        <w:rPr>
          <w:rFonts w:cs="Arial"/>
          <w:b/>
          <w:sz w:val="16"/>
          <w:szCs w:val="16"/>
        </w:rPr>
        <w:t xml:space="preserve">Izjava glavnega ponudnika in </w:t>
      </w:r>
      <w:proofErr w:type="spellStart"/>
      <w:r w:rsidRPr="00DD4C92">
        <w:rPr>
          <w:rFonts w:cs="Arial"/>
          <w:b/>
          <w:sz w:val="16"/>
          <w:szCs w:val="16"/>
        </w:rPr>
        <w:t>soponudnika</w:t>
      </w:r>
      <w:proofErr w:type="spellEnd"/>
      <w:r w:rsidRPr="00DD4C92">
        <w:rPr>
          <w:rFonts w:cs="Arial"/>
          <w:b/>
          <w:sz w:val="16"/>
          <w:szCs w:val="16"/>
        </w:rPr>
        <w:t>:</w:t>
      </w:r>
    </w:p>
    <w:p w14:paraId="4B5F3484" w14:textId="77777777" w:rsidR="00E146B4" w:rsidRPr="00DD4C92" w:rsidRDefault="00E146B4" w:rsidP="00E146B4">
      <w:pPr>
        <w:numPr>
          <w:ilvl w:val="0"/>
          <w:numId w:val="6"/>
        </w:numPr>
        <w:ind w:left="360" w:right="7"/>
        <w:jc w:val="both"/>
        <w:rPr>
          <w:rFonts w:cs="Arial"/>
          <w:sz w:val="16"/>
          <w:szCs w:val="16"/>
        </w:rPr>
      </w:pPr>
      <w:r w:rsidRPr="00DD4C92">
        <w:rPr>
          <w:rFonts w:cs="Arial"/>
          <w:sz w:val="16"/>
          <w:szCs w:val="16"/>
        </w:rPr>
        <w:t>da je ponudba veljavna do datuma navedenega v objavi javnega naročila na portalu javnih naročil;</w:t>
      </w:r>
    </w:p>
    <w:p w14:paraId="1E6E95AE" w14:textId="77777777" w:rsidR="00E146B4" w:rsidRPr="00DD4C92" w:rsidRDefault="00E146B4" w:rsidP="00E146B4">
      <w:pPr>
        <w:numPr>
          <w:ilvl w:val="0"/>
          <w:numId w:val="6"/>
        </w:numPr>
        <w:ind w:left="360" w:right="7"/>
        <w:jc w:val="both"/>
        <w:rPr>
          <w:rFonts w:cs="Arial"/>
          <w:sz w:val="16"/>
          <w:szCs w:val="16"/>
        </w:rPr>
      </w:pPr>
      <w:r w:rsidRPr="00DD4C92">
        <w:rPr>
          <w:rFonts w:cs="Arial"/>
          <w:sz w:val="16"/>
          <w:szCs w:val="16"/>
        </w:rPr>
        <w:t>da bomo imeli ob sklenitvi pogodbe z naročnikom in v času njenega izvajanja, sklenjeno pogodbo z navedenimi podizvajalci.</w:t>
      </w:r>
    </w:p>
    <w:p w14:paraId="1370F301" w14:textId="77777777" w:rsidR="00E146B4" w:rsidRPr="00DD4C92" w:rsidRDefault="00E146B4" w:rsidP="00E146B4">
      <w:pPr>
        <w:ind w:left="360" w:right="7"/>
        <w:jc w:val="both"/>
        <w:rPr>
          <w:rFonts w:cs="Arial"/>
          <w:sz w:val="16"/>
          <w:szCs w:val="16"/>
        </w:rPr>
      </w:pPr>
    </w:p>
    <w:p w14:paraId="6F272914" w14:textId="77777777" w:rsidR="00E146B4" w:rsidRPr="00DD4C92" w:rsidRDefault="00E146B4" w:rsidP="00E146B4">
      <w:pPr>
        <w:pStyle w:val="1"/>
        <w:rPr>
          <w:rFonts w:ascii="Arial" w:hAnsi="Arial" w:cs="Arial"/>
          <w:color w:val="auto"/>
          <w:sz w:val="16"/>
          <w:szCs w:val="16"/>
          <w:u w:val="single"/>
        </w:rPr>
      </w:pPr>
      <w:r w:rsidRPr="00DD4C92">
        <w:rPr>
          <w:rFonts w:ascii="Arial" w:hAnsi="Arial" w:cs="Arial"/>
          <w:color w:val="auto"/>
          <w:sz w:val="16"/>
          <w:szCs w:val="16"/>
          <w:u w:val="single"/>
          <w:lang w:val="sl-SI"/>
        </w:rPr>
        <w:t>Opomba</w:t>
      </w:r>
      <w:r w:rsidRPr="00DD4C92">
        <w:rPr>
          <w:rFonts w:ascii="Arial" w:hAnsi="Arial" w:cs="Arial"/>
          <w:color w:val="auto"/>
          <w:sz w:val="16"/>
          <w:szCs w:val="16"/>
          <w:u w:val="single"/>
        </w:rPr>
        <w:t xml:space="preserve">: </w:t>
      </w:r>
    </w:p>
    <w:p w14:paraId="4C5FDB8D" w14:textId="77777777" w:rsidR="00E146B4" w:rsidRPr="00DD4C92" w:rsidRDefault="00E146B4" w:rsidP="00E146B4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6"/>
          <w:szCs w:val="16"/>
        </w:rPr>
      </w:pPr>
      <w:r w:rsidRPr="00DD4C92">
        <w:rPr>
          <w:rFonts w:ascii="Arial" w:hAnsi="Arial" w:cs="Arial"/>
          <w:i w:val="0"/>
          <w:color w:val="auto"/>
          <w:sz w:val="16"/>
          <w:szCs w:val="16"/>
        </w:rPr>
        <w:t xml:space="preserve">Če ima </w:t>
      </w:r>
      <w:proofErr w:type="spellStart"/>
      <w:r w:rsidRPr="00DD4C92">
        <w:rPr>
          <w:rFonts w:ascii="Arial" w:hAnsi="Arial" w:cs="Arial"/>
          <w:i w:val="0"/>
          <w:color w:val="auto"/>
          <w:sz w:val="16"/>
          <w:szCs w:val="16"/>
          <w:lang w:val="sl-SI"/>
        </w:rPr>
        <w:t>soponudnik</w:t>
      </w:r>
      <w:proofErr w:type="spellEnd"/>
      <w:r w:rsidRPr="00DD4C92">
        <w:rPr>
          <w:rFonts w:ascii="Arial" w:hAnsi="Arial" w:cs="Arial"/>
          <w:i w:val="0"/>
          <w:color w:val="auto"/>
          <w:sz w:val="16"/>
          <w:szCs w:val="16"/>
          <w:lang w:val="sl-SI"/>
        </w:rPr>
        <w:t>/</w:t>
      </w:r>
      <w:r w:rsidRPr="00DD4C92">
        <w:rPr>
          <w:rFonts w:ascii="Arial" w:hAnsi="Arial" w:cs="Arial"/>
          <w:i w:val="0"/>
          <w:color w:val="auto"/>
          <w:sz w:val="16"/>
          <w:szCs w:val="16"/>
        </w:rPr>
        <w:t xml:space="preserve">podizvajalec več zakonitih zastopnikov, podpiše </w:t>
      </w:r>
      <w:r w:rsidRPr="00DD4C92">
        <w:rPr>
          <w:rFonts w:ascii="Arial" w:hAnsi="Arial" w:cs="Arial"/>
          <w:i w:val="0"/>
          <w:color w:val="auto"/>
          <w:sz w:val="16"/>
          <w:szCs w:val="16"/>
          <w:lang w:val="sl-SI"/>
        </w:rPr>
        <w:t>ponudbo</w:t>
      </w:r>
      <w:r w:rsidRPr="00DD4C92">
        <w:rPr>
          <w:rFonts w:ascii="Arial" w:hAnsi="Arial" w:cs="Arial"/>
          <w:i w:val="0"/>
          <w:color w:val="auto"/>
          <w:sz w:val="16"/>
          <w:szCs w:val="16"/>
        </w:rPr>
        <w:t xml:space="preserve"> </w:t>
      </w:r>
      <w:r w:rsidRPr="00DD4C92">
        <w:rPr>
          <w:rFonts w:ascii="Arial" w:hAnsi="Arial" w:cs="Arial"/>
          <w:i w:val="0"/>
          <w:color w:val="auto"/>
          <w:sz w:val="16"/>
          <w:szCs w:val="16"/>
          <w:lang w:val="sl-SI"/>
        </w:rPr>
        <w:t>vsaj en</w:t>
      </w:r>
      <w:r w:rsidRPr="00DD4C92">
        <w:rPr>
          <w:rFonts w:ascii="Arial" w:hAnsi="Arial" w:cs="Arial"/>
          <w:i w:val="0"/>
          <w:color w:val="auto"/>
          <w:sz w:val="16"/>
          <w:szCs w:val="16"/>
        </w:rPr>
        <w:t xml:space="preserve"> zakoniti</w:t>
      </w:r>
      <w:r w:rsidRPr="00DD4C92">
        <w:rPr>
          <w:rFonts w:ascii="Arial" w:hAnsi="Arial" w:cs="Arial"/>
          <w:i w:val="0"/>
          <w:color w:val="auto"/>
          <w:sz w:val="16"/>
          <w:szCs w:val="16"/>
          <w:lang w:val="sl-SI"/>
        </w:rPr>
        <w:t xml:space="preserve"> </w:t>
      </w:r>
      <w:r w:rsidRPr="00DD4C92">
        <w:rPr>
          <w:rFonts w:ascii="Arial" w:hAnsi="Arial" w:cs="Arial"/>
          <w:i w:val="0"/>
          <w:color w:val="auto"/>
          <w:sz w:val="16"/>
          <w:szCs w:val="16"/>
        </w:rPr>
        <w:t>zastopnik.</w:t>
      </w:r>
    </w:p>
    <w:p w14:paraId="147690A9" w14:textId="77777777" w:rsidR="00E146B4" w:rsidRPr="00DD4C92" w:rsidRDefault="00E146B4" w:rsidP="00E146B4">
      <w:pPr>
        <w:pStyle w:val="1"/>
        <w:numPr>
          <w:ilvl w:val="0"/>
          <w:numId w:val="9"/>
        </w:numPr>
        <w:rPr>
          <w:rFonts w:ascii="Arial" w:hAnsi="Arial" w:cs="Arial"/>
          <w:i w:val="0"/>
          <w:sz w:val="16"/>
          <w:szCs w:val="16"/>
        </w:rPr>
      </w:pPr>
      <w:r w:rsidRPr="00DD4C92">
        <w:rPr>
          <w:rFonts w:ascii="Arial" w:hAnsi="Arial" w:cs="Arial"/>
          <w:i w:val="0"/>
          <w:sz w:val="16"/>
          <w:szCs w:val="16"/>
        </w:rPr>
        <w:t>V primeru nastopa več</w:t>
      </w:r>
      <w:r w:rsidRPr="00DD4C92">
        <w:rPr>
          <w:rFonts w:ascii="Arial" w:hAnsi="Arial" w:cs="Arial"/>
          <w:i w:val="0"/>
          <w:sz w:val="16"/>
          <w:szCs w:val="16"/>
          <w:lang w:val="sl-SI"/>
        </w:rPr>
        <w:t>/manj</w:t>
      </w:r>
      <w:r w:rsidRPr="00DD4C92">
        <w:rPr>
          <w:rFonts w:ascii="Arial" w:hAnsi="Arial" w:cs="Arial"/>
          <w:i w:val="0"/>
          <w:sz w:val="16"/>
          <w:szCs w:val="16"/>
        </w:rPr>
        <w:t xml:space="preserve"> podizvajalcev</w:t>
      </w:r>
      <w:r w:rsidRPr="00DD4C92">
        <w:rPr>
          <w:rFonts w:ascii="Arial" w:hAnsi="Arial" w:cs="Arial"/>
          <w:i w:val="0"/>
          <w:sz w:val="16"/>
          <w:szCs w:val="16"/>
          <w:lang w:val="sl-SI"/>
        </w:rPr>
        <w:t>/</w:t>
      </w:r>
      <w:proofErr w:type="spellStart"/>
      <w:r w:rsidRPr="00DD4C92">
        <w:rPr>
          <w:rFonts w:ascii="Arial" w:hAnsi="Arial" w:cs="Arial"/>
          <w:i w:val="0"/>
          <w:sz w:val="16"/>
          <w:szCs w:val="16"/>
          <w:lang w:val="sl-SI"/>
        </w:rPr>
        <w:t>soponudnikov</w:t>
      </w:r>
      <w:proofErr w:type="spellEnd"/>
      <w:r w:rsidRPr="00DD4C92">
        <w:rPr>
          <w:rFonts w:ascii="Arial" w:hAnsi="Arial" w:cs="Arial"/>
          <w:i w:val="0"/>
          <w:sz w:val="16"/>
          <w:szCs w:val="16"/>
          <w:lang w:val="sl-SI"/>
        </w:rPr>
        <w:t>,</w:t>
      </w:r>
      <w:r w:rsidRPr="00DD4C92">
        <w:rPr>
          <w:rFonts w:ascii="Arial" w:hAnsi="Arial" w:cs="Arial"/>
          <w:i w:val="0"/>
          <w:sz w:val="16"/>
          <w:szCs w:val="16"/>
        </w:rPr>
        <w:t xml:space="preserve"> se obrazec ustrezno </w:t>
      </w:r>
      <w:r w:rsidRPr="00DD4C92">
        <w:rPr>
          <w:rFonts w:ascii="Arial" w:hAnsi="Arial" w:cs="Arial"/>
          <w:i w:val="0"/>
          <w:sz w:val="16"/>
          <w:szCs w:val="16"/>
          <w:lang w:val="sl-SI"/>
        </w:rPr>
        <w:t>prilagodi (doda oz. odvzame podpisne vrstice)</w:t>
      </w:r>
      <w:r w:rsidRPr="00DD4C92">
        <w:rPr>
          <w:rFonts w:ascii="Arial" w:hAnsi="Arial" w:cs="Arial"/>
          <w:i w:val="0"/>
          <w:sz w:val="16"/>
          <w:szCs w:val="16"/>
        </w:rPr>
        <w:t>.</w:t>
      </w:r>
    </w:p>
    <w:p w14:paraId="23984E1B" w14:textId="77777777" w:rsidR="00E146B4" w:rsidRPr="00DD4C92" w:rsidRDefault="00E146B4" w:rsidP="00E146B4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6"/>
          <w:szCs w:val="16"/>
        </w:rPr>
      </w:pPr>
      <w:proofErr w:type="spellStart"/>
      <w:r w:rsidRPr="00DD4C92">
        <w:rPr>
          <w:sz w:val="16"/>
          <w:szCs w:val="16"/>
          <w:lang w:eastAsia="x-none"/>
        </w:rPr>
        <w:t>Soponudnik</w:t>
      </w:r>
      <w:proofErr w:type="spellEnd"/>
      <w:r w:rsidRPr="00DD4C92">
        <w:rPr>
          <w:sz w:val="16"/>
          <w:szCs w:val="16"/>
          <w:lang w:eastAsia="x-none"/>
        </w:rPr>
        <w:t>(-i) in/ali podizvajalec(-i) se v petem stolpcu izreče(-ta/-jo) glede načina plačila (posredno ali neposredno).</w:t>
      </w:r>
    </w:p>
    <w:p w14:paraId="24F929D1" w14:textId="77777777" w:rsidR="00E146B4" w:rsidRPr="00DD4C92" w:rsidRDefault="00E146B4" w:rsidP="00E146B4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6"/>
          <w:szCs w:val="16"/>
        </w:rPr>
      </w:pPr>
      <w:proofErr w:type="spellStart"/>
      <w:r w:rsidRPr="00DD4C92">
        <w:rPr>
          <w:sz w:val="16"/>
          <w:szCs w:val="16"/>
          <w:lang w:eastAsia="x-none"/>
        </w:rPr>
        <w:t>Soponudnik</w:t>
      </w:r>
      <w:proofErr w:type="spellEnd"/>
      <w:r w:rsidRPr="00DD4C92">
        <w:rPr>
          <w:sz w:val="16"/>
          <w:szCs w:val="16"/>
          <w:lang w:eastAsia="x-none"/>
        </w:rPr>
        <w:t>(-i) in podizvajalec(-i) v šestem stolpcu potrdi(-ta/-jo) navedeno v tabeli.</w:t>
      </w:r>
    </w:p>
    <w:p w14:paraId="05C5FFC3" w14:textId="77777777" w:rsidR="00E146B4" w:rsidRPr="00DD4C92" w:rsidRDefault="00E146B4" w:rsidP="00E146B4">
      <w:pPr>
        <w:pStyle w:val="Pripombabesedilo"/>
        <w:ind w:left="357"/>
        <w:rPr>
          <w:rFonts w:cs="Arial"/>
          <w:sz w:val="16"/>
          <w:szCs w:val="16"/>
        </w:rPr>
      </w:pPr>
    </w:p>
    <w:p w14:paraId="17F17E3C" w14:textId="77777777" w:rsidR="00E146B4" w:rsidRPr="00DD4C92" w:rsidRDefault="00E146B4" w:rsidP="00E146B4">
      <w:pPr>
        <w:spacing w:after="120"/>
        <w:jc w:val="both"/>
        <w:rPr>
          <w:rFonts w:cs="Arial"/>
          <w:sz w:val="16"/>
          <w:szCs w:val="16"/>
        </w:rPr>
      </w:pPr>
      <w:r w:rsidRPr="00DD4C92">
        <w:rPr>
          <w:rFonts w:cs="Arial"/>
          <w:b/>
          <w:bCs/>
          <w:sz w:val="16"/>
          <w:szCs w:val="16"/>
        </w:rPr>
        <w:t>Izjava podizvajalca, ki zahteva neposredno plačilo:</w:t>
      </w:r>
      <w:r w:rsidRPr="00DD4C92">
        <w:rPr>
          <w:rFonts w:cs="Arial"/>
          <w:sz w:val="16"/>
          <w:szCs w:val="16"/>
        </w:rPr>
        <w:t xml:space="preserve"> Soglašamo, da naročnik naše terjatve do izvajalca/soizvajalca (ponudnika/</w:t>
      </w:r>
      <w:proofErr w:type="spellStart"/>
      <w:r w:rsidRPr="00DD4C92">
        <w:rPr>
          <w:rFonts w:cs="Arial"/>
          <w:sz w:val="16"/>
          <w:szCs w:val="16"/>
        </w:rPr>
        <w:t>soponudnika</w:t>
      </w:r>
      <w:proofErr w:type="spellEnd"/>
      <w:r w:rsidRPr="00DD4C92">
        <w:rPr>
          <w:rFonts w:cs="Arial"/>
          <w:sz w:val="16"/>
          <w:szCs w:val="16"/>
        </w:rPr>
        <w:t>, pri katerem nastopamo kot podizvajalec), v zvezi z izvedbo predmetnega javnega naročila, plačuje neposredno na naš transakcijski račun, na podlagi izstavljenih računov, ki jih bo predhodno potrdil izvajalec/soizvajalec.</w:t>
      </w:r>
    </w:p>
    <w:p w14:paraId="26848596" w14:textId="77777777" w:rsidR="00E146B4" w:rsidRDefault="00E146B4" w:rsidP="00E146B4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45059166" w14:textId="77777777" w:rsidR="00E146B4" w:rsidRDefault="00E146B4" w:rsidP="00E146B4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01A7E1F5" w14:textId="77777777" w:rsidR="00E146B4" w:rsidRDefault="00E146B4" w:rsidP="00E146B4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1682EE6D" w14:textId="3A59CD05" w:rsidR="00ED5254" w:rsidRPr="0040376D" w:rsidRDefault="00E146B4" w:rsidP="00DD4C92">
      <w:pPr>
        <w:pStyle w:val="Telobesedila"/>
        <w:spacing w:after="120"/>
        <w:rPr>
          <w:i/>
          <w:iCs/>
          <w:sz w:val="20"/>
          <w:lang w:eastAsia="x-none"/>
        </w:rPr>
      </w:pPr>
      <w:r w:rsidRPr="5783AB1C">
        <w:rPr>
          <w:rFonts w:cs="Arial"/>
          <w:i/>
          <w:iCs/>
          <w:sz w:val="20"/>
        </w:rPr>
        <w:t>Ta obrazec je sestavni del in priloga ponudbe.</w:t>
      </w:r>
    </w:p>
    <w:sectPr w:rsidR="00ED5254" w:rsidRPr="0040376D" w:rsidSect="00AB107F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9AF2F" w14:textId="77777777" w:rsidR="00DF0899" w:rsidRDefault="00DF0899">
      <w:r>
        <w:separator/>
      </w:r>
    </w:p>
  </w:endnote>
  <w:endnote w:type="continuationSeparator" w:id="0">
    <w:p w14:paraId="098C4A1D" w14:textId="77777777" w:rsidR="00DF0899" w:rsidRDefault="00DF0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98C0" w14:textId="7AFEA923" w:rsidR="00370866" w:rsidRPr="00001218" w:rsidRDefault="0BEF4AE4" w:rsidP="0BEF4AE4">
    <w:pPr>
      <w:pStyle w:val="Noga"/>
      <w:pBdr>
        <w:top w:val="single" w:sz="4" w:space="1" w:color="auto"/>
      </w:pBdr>
      <w:jc w:val="right"/>
      <w:rPr>
        <w:rFonts w:cs="Arial"/>
        <w:sz w:val="20"/>
        <w:szCs w:val="20"/>
      </w:rPr>
    </w:pPr>
    <w:r w:rsidRPr="0BEF4AE4">
      <w:rPr>
        <w:rStyle w:val="tevilkastrani"/>
        <w:sz w:val="20"/>
        <w:szCs w:val="20"/>
      </w:rPr>
      <w:t xml:space="preserve"> </w:t>
    </w:r>
    <w:r w:rsidR="00370866" w:rsidRPr="00001218">
      <w:rPr>
        <w:rStyle w:val="tevilkastrani"/>
        <w:sz w:val="20"/>
        <w:szCs w:val="20"/>
      </w:rPr>
      <w:tab/>
    </w:r>
    <w:r w:rsidR="00370866" w:rsidRPr="00001218">
      <w:rPr>
        <w:rStyle w:val="tevilkastrani"/>
        <w:sz w:val="20"/>
        <w:szCs w:val="20"/>
      </w:rPr>
      <w:tab/>
    </w:r>
    <w:r w:rsidR="00370866" w:rsidRPr="0BEF4AE4">
      <w:rPr>
        <w:rStyle w:val="tevilkastrani"/>
        <w:noProof/>
        <w:sz w:val="20"/>
        <w:szCs w:val="20"/>
      </w:rPr>
      <w:fldChar w:fldCharType="begin"/>
    </w:r>
    <w:r w:rsidR="00370866" w:rsidRPr="00001218">
      <w:rPr>
        <w:rStyle w:val="tevilkastrani"/>
        <w:sz w:val="20"/>
        <w:szCs w:val="20"/>
      </w:rPr>
      <w:instrText xml:space="preserve"> PAGE </w:instrText>
    </w:r>
    <w:r w:rsidR="00370866" w:rsidRPr="0BEF4AE4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="00370866" w:rsidRPr="0BEF4AE4">
      <w:rPr>
        <w:rStyle w:val="tevilkastrani"/>
        <w:noProof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="00370866" w:rsidRPr="0BEF4AE4">
      <w:rPr>
        <w:rStyle w:val="tevilkastrani"/>
        <w:noProof/>
        <w:sz w:val="20"/>
        <w:szCs w:val="20"/>
      </w:rPr>
      <w:fldChar w:fldCharType="begin"/>
    </w:r>
    <w:r w:rsidR="00370866" w:rsidRPr="00001218">
      <w:rPr>
        <w:rStyle w:val="tevilkastrani"/>
        <w:sz w:val="20"/>
        <w:szCs w:val="20"/>
      </w:rPr>
      <w:instrText xml:space="preserve"> NUMPAGES </w:instrText>
    </w:r>
    <w:r w:rsidR="00370866" w:rsidRPr="0BEF4AE4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="00370866" w:rsidRPr="0BEF4AE4">
      <w:rPr>
        <w:rStyle w:val="tevilkastrani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BEF4AE4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68EBE95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13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13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DFF489F" w14:textId="552EA10D" w:rsidR="00370866" w:rsidRPr="00FC6CF0" w:rsidRDefault="00370866" w:rsidP="0BEF4AE4"/>
  <w:p w14:paraId="3816A81C" w14:textId="34C85F95" w:rsidR="00370866" w:rsidRPr="00FC6CF0" w:rsidRDefault="0BEF4AE4" w:rsidP="0BEF4AE4">
    <w:r>
      <w:rPr>
        <w:noProof/>
      </w:rPr>
      <w:drawing>
        <wp:inline distT="0" distB="0" distL="0" distR="0" wp14:anchorId="4B661897" wp14:editId="4439CAC4">
          <wp:extent cx="2924186" cy="457200"/>
          <wp:effectExtent l="0" t="0" r="0" b="0"/>
          <wp:docPr id="152700715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728838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r="49172"/>
                  <a:stretch>
                    <a:fillRect/>
                  </a:stretch>
                </pic:blipFill>
                <pic:spPr>
                  <a:xfrm>
                    <a:off x="0" y="0"/>
                    <a:ext cx="2924186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05B9AF4F" wp14:editId="578F73BF">
          <wp:extent cx="1676453" cy="457200"/>
          <wp:effectExtent l="0" t="0" r="0" b="0"/>
          <wp:docPr id="553129298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312929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l="70860"/>
                  <a:stretch>
                    <a:fillRect/>
                  </a:stretch>
                </pic:blipFill>
                <pic:spPr>
                  <a:xfrm>
                    <a:off x="0" y="0"/>
                    <a:ext cx="1676453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5125B" w14:textId="77777777" w:rsidR="00DF0899" w:rsidRDefault="00DF0899">
      <w:r>
        <w:separator/>
      </w:r>
    </w:p>
  </w:footnote>
  <w:footnote w:type="continuationSeparator" w:id="0">
    <w:p w14:paraId="1C571DF8" w14:textId="77777777" w:rsidR="00DF0899" w:rsidRDefault="00DF0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131412B9" w14:paraId="4FC8114F" w14:textId="77777777" w:rsidTr="131412B9">
      <w:trPr>
        <w:trHeight w:val="300"/>
      </w:trPr>
      <w:tc>
        <w:tcPr>
          <w:tcW w:w="4665" w:type="dxa"/>
        </w:tcPr>
        <w:p w14:paraId="66030F72" w14:textId="736EE0B5" w:rsidR="131412B9" w:rsidRDefault="131412B9" w:rsidP="131412B9">
          <w:pPr>
            <w:pStyle w:val="Glava"/>
            <w:ind w:left="-115"/>
          </w:pPr>
        </w:p>
      </w:tc>
      <w:tc>
        <w:tcPr>
          <w:tcW w:w="4665" w:type="dxa"/>
        </w:tcPr>
        <w:p w14:paraId="5DB44FDF" w14:textId="7848E0C8" w:rsidR="131412B9" w:rsidRDefault="131412B9" w:rsidP="131412B9">
          <w:pPr>
            <w:pStyle w:val="Glava"/>
            <w:jc w:val="center"/>
          </w:pPr>
        </w:p>
      </w:tc>
      <w:tc>
        <w:tcPr>
          <w:tcW w:w="4665" w:type="dxa"/>
        </w:tcPr>
        <w:p w14:paraId="03D2FBC5" w14:textId="6A0535E1" w:rsidR="131412B9" w:rsidRDefault="131412B9" w:rsidP="131412B9">
          <w:pPr>
            <w:pStyle w:val="Glava"/>
            <w:ind w:right="-115"/>
            <w:jc w:val="right"/>
          </w:pPr>
        </w:p>
      </w:tc>
    </w:tr>
  </w:tbl>
  <w:p w14:paraId="0FAACBEB" w14:textId="1D4D5206" w:rsidR="131412B9" w:rsidRDefault="131412B9" w:rsidP="131412B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BD063" w14:textId="1EE14FF9" w:rsidR="00E146B4" w:rsidRDefault="0BEF4AE4">
    <w:r>
      <w:rPr>
        <w:noProof/>
      </w:rPr>
      <w:drawing>
        <wp:inline distT="0" distB="0" distL="0" distR="0" wp14:anchorId="491171BA" wp14:editId="4BBD2D5B">
          <wp:extent cx="2209800" cy="457200"/>
          <wp:effectExtent l="0" t="0" r="0" b="0"/>
          <wp:docPr id="186626273" name="drawing" descr="Slika, ki vsebuje besede besedilo, pisava, grafik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27769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98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</w:t>
    </w:r>
    <w:r>
      <w:rPr>
        <w:noProof/>
      </w:rPr>
      <w:drawing>
        <wp:inline distT="0" distB="0" distL="0" distR="0" wp14:anchorId="3792E798" wp14:editId="3C05B0E9">
          <wp:extent cx="762000" cy="543932"/>
          <wp:effectExtent l="0" t="0" r="0" b="0"/>
          <wp:docPr id="1174030661" name="drawing" descr="Slika, ki vsebuje besede besedilo, pisava, posnetek zaslona, grafik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403066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0901"/>
                  <a:stretch>
                    <a:fillRect/>
                  </a:stretch>
                </pic:blipFill>
                <pic:spPr>
                  <a:xfrm>
                    <a:off x="0" y="0"/>
                    <a:ext cx="762000" cy="5439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189CB44" wp14:editId="63813133">
          <wp:extent cx="1800225" cy="482742"/>
          <wp:effectExtent l="0" t="0" r="0" b="0"/>
          <wp:docPr id="770372099" name="drawing" descr="Slika, ki vsebuje besede posnetek zaslona, pisava, električno modra, maroška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0372099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225" cy="4827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2F9A3DB" w14:textId="0C278546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0854AC2A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9D4B8CF" w14:textId="30AD6DA9" w:rsidR="00370866" w:rsidRPr="00A1445A" w:rsidRDefault="00370866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7D083A21" w:rsidR="00C0552D" w:rsidRPr="00531D88" w:rsidRDefault="00123242" w:rsidP="00E146B4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E146B4">
            <w:rPr>
              <w:rFonts w:cs="Arial"/>
              <w:color w:val="000000"/>
              <w:sz w:val="16"/>
              <w:szCs w:val="16"/>
            </w:rPr>
            <w:t>5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41991412">
    <w:abstractNumId w:val="4"/>
  </w:num>
  <w:num w:numId="2" w16cid:durableId="1318730359">
    <w:abstractNumId w:val="6"/>
  </w:num>
  <w:num w:numId="3" w16cid:durableId="805119910">
    <w:abstractNumId w:val="3"/>
  </w:num>
  <w:num w:numId="4" w16cid:durableId="636495062">
    <w:abstractNumId w:val="1"/>
  </w:num>
  <w:num w:numId="5" w16cid:durableId="880631793">
    <w:abstractNumId w:val="5"/>
  </w:num>
  <w:num w:numId="6" w16cid:durableId="244608553">
    <w:abstractNumId w:val="0"/>
  </w:num>
  <w:num w:numId="7" w16cid:durableId="175921628">
    <w:abstractNumId w:val="9"/>
  </w:num>
  <w:num w:numId="8" w16cid:durableId="2102145441">
    <w:abstractNumId w:val="7"/>
  </w:num>
  <w:num w:numId="9" w16cid:durableId="937061286">
    <w:abstractNumId w:val="2"/>
  </w:num>
  <w:num w:numId="10" w16cid:durableId="3339976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55AA9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5045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90FA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1E2E"/>
    <w:rsid w:val="003F2CEB"/>
    <w:rsid w:val="003F4DE6"/>
    <w:rsid w:val="0040376D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842B9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BA6"/>
    <w:rsid w:val="006109EB"/>
    <w:rsid w:val="006110C9"/>
    <w:rsid w:val="0061133D"/>
    <w:rsid w:val="00612663"/>
    <w:rsid w:val="006130D4"/>
    <w:rsid w:val="006163B7"/>
    <w:rsid w:val="00621F82"/>
    <w:rsid w:val="006315C1"/>
    <w:rsid w:val="00632E1F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128C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C4FDF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E3024"/>
    <w:rsid w:val="009F0952"/>
    <w:rsid w:val="009F6485"/>
    <w:rsid w:val="009F7784"/>
    <w:rsid w:val="00A04B00"/>
    <w:rsid w:val="00A1445A"/>
    <w:rsid w:val="00A20238"/>
    <w:rsid w:val="00A22650"/>
    <w:rsid w:val="00A22BF6"/>
    <w:rsid w:val="00A3063E"/>
    <w:rsid w:val="00A33BE0"/>
    <w:rsid w:val="00A36866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C4011"/>
    <w:rsid w:val="00CD613C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D4C92"/>
    <w:rsid w:val="00DF0899"/>
    <w:rsid w:val="00DF116B"/>
    <w:rsid w:val="00DF3D50"/>
    <w:rsid w:val="00E029F3"/>
    <w:rsid w:val="00E02C2C"/>
    <w:rsid w:val="00E0340C"/>
    <w:rsid w:val="00E1147E"/>
    <w:rsid w:val="00E132FB"/>
    <w:rsid w:val="00E146B4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0AD2ADC5"/>
    <w:rsid w:val="0BEF4AE4"/>
    <w:rsid w:val="131412B9"/>
    <w:rsid w:val="393F05E4"/>
    <w:rsid w:val="40CE1019"/>
    <w:rsid w:val="48CBD159"/>
    <w:rsid w:val="51D3BC8B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2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customStyle="1" w:styleId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A62F8915FC2C40BB5B4C695DF49057" ma:contentTypeVersion="14" ma:contentTypeDescription="Ustvari nov dokument." ma:contentTypeScope="" ma:versionID="9a4b2e5dae6fffa56698591a00b39eb1">
  <xsd:schema xmlns:xsd="http://www.w3.org/2001/XMLSchema" xmlns:xs="http://www.w3.org/2001/XMLSchema" xmlns:p="http://schemas.microsoft.com/office/2006/metadata/properties" xmlns:ns2="fcbd37d5-5860-48a5-94c2-8037b1bcf895" xmlns:ns3="a1b9c269-1152-4446-a0e2-0088399c404e" targetNamespace="http://schemas.microsoft.com/office/2006/metadata/properties" ma:root="true" ma:fieldsID="c24c48af97b84ddd611086ec645568a3" ns2:_="" ns3:_="">
    <xsd:import namespace="fcbd37d5-5860-48a5-94c2-8037b1bcf895"/>
    <xsd:import namespace="a1b9c269-1152-4446-a0e2-0088399c4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d37d5-5860-48a5-94c2-8037b1bcf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9c269-1152-4446-a0e2-0088399c40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67ad997-3ba4-46ef-bc8a-e411132594fa}" ma:internalName="TaxCatchAll" ma:showField="CatchAllData" ma:web="a1b9c269-1152-4446-a0e2-0088399c40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1b9c269-1152-4446-a0e2-0088399c404e">
      <UserInfo>
        <DisplayName/>
        <AccountId xsi:nil="true"/>
        <AccountType/>
      </UserInfo>
    </SharedWithUsers>
    <TaxCatchAll xmlns="a1b9c269-1152-4446-a0e2-0088399c404e" xsi:nil="true"/>
    <lcf76f155ced4ddcb4097134ff3c332f xmlns="fcbd37d5-5860-48a5-94c2-8037b1bcf89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3D792D-F35E-4A28-8B61-02681F5C80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C8A48D-402F-4FE8-A0AE-883A89415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bd37d5-5860-48a5-94c2-8037b1bcf895"/>
    <ds:schemaRef ds:uri="a1b9c269-1152-4446-a0e2-0088399c4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4d8b7122-eb47-4798-8ac7-38fcf8bf2d53"/>
    <ds:schemaRef ds:uri="a1b9c269-1152-4446-a0e2-0088399c404e"/>
    <ds:schemaRef ds:uri="fcbd37d5-5860-48a5-94c2-8037b1bcf8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0</TotalTime>
  <Pages>1</Pages>
  <Words>236</Words>
  <Characters>1596</Characters>
  <Application>Microsoft Office Word</Application>
  <DocSecurity>0</DocSecurity>
  <Lines>88</Lines>
  <Paragraphs>41</Paragraphs>
  <ScaleCrop>false</ScaleCrop>
  <Company>ZRSBR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Jasmina Poličnik</cp:lastModifiedBy>
  <cp:revision>11</cp:revision>
  <cp:lastPrinted>2016-06-20T06:28:00Z</cp:lastPrinted>
  <dcterms:created xsi:type="dcterms:W3CDTF">2024-05-04T08:39:00Z</dcterms:created>
  <dcterms:modified xsi:type="dcterms:W3CDTF">2025-04-10T13:28:00Z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0x010100E5A62F8915FC2C40BB5B4C695DF49057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